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5D128" w14:textId="77777777" w:rsidR="00911781" w:rsidRDefault="00911781" w:rsidP="00911781">
      <w:pPr>
        <w:pStyle w:val="NoSpacing"/>
      </w:pPr>
      <w:r>
        <w:rPr>
          <w:u w:val="single"/>
        </w:rPr>
        <w:t>Hugh CHAMBURLEYN</w:t>
      </w:r>
      <w:r>
        <w:t xml:space="preserve">    </w:t>
      </w:r>
      <w:proofErr w:type="gramStart"/>
      <w:r>
        <w:t xml:space="preserve">   (</w:t>
      </w:r>
      <w:proofErr w:type="gramEnd"/>
      <w:r>
        <w:t>fl.1405)</w:t>
      </w:r>
    </w:p>
    <w:p w14:paraId="50D5A42D" w14:textId="77777777" w:rsidR="00911781" w:rsidRDefault="00911781" w:rsidP="00911781">
      <w:pPr>
        <w:pStyle w:val="NoSpacing"/>
      </w:pPr>
    </w:p>
    <w:p w14:paraId="2F08387A" w14:textId="77777777" w:rsidR="00911781" w:rsidRDefault="00911781" w:rsidP="00911781">
      <w:pPr>
        <w:pStyle w:val="NoSpacing"/>
      </w:pPr>
    </w:p>
    <w:p w14:paraId="696B69E6" w14:textId="77777777" w:rsidR="00911781" w:rsidRDefault="00911781" w:rsidP="00911781">
      <w:pPr>
        <w:pStyle w:val="NoSpacing"/>
        <w:rPr>
          <w:sz w:val="22"/>
          <w:szCs w:val="20"/>
        </w:rPr>
      </w:pPr>
      <w:r>
        <w:t xml:space="preserve">  6 Aug.1405</w:t>
      </w:r>
      <w:r>
        <w:tab/>
        <w:t xml:space="preserve">He was a witness when Isabel </w:t>
      </w:r>
      <w:proofErr w:type="spellStart"/>
      <w:r>
        <w:t>Weteley</w:t>
      </w:r>
      <w:proofErr w:type="spellEnd"/>
      <w:r>
        <w:t xml:space="preserve"> of Middleton, </w:t>
      </w:r>
      <w:proofErr w:type="spellStart"/>
      <w:r>
        <w:t>Shrophire</w:t>
      </w:r>
      <w:proofErr w:type="spellEnd"/>
      <w:r>
        <w:rPr>
          <w:sz w:val="22"/>
          <w:szCs w:val="20"/>
        </w:rPr>
        <w:t xml:space="preserve">(q.v.), </w:t>
      </w:r>
      <w:proofErr w:type="gramStart"/>
      <w:r>
        <w:rPr>
          <w:sz w:val="22"/>
          <w:szCs w:val="20"/>
        </w:rPr>
        <w:t>gave</w:t>
      </w:r>
      <w:proofErr w:type="gramEnd"/>
    </w:p>
    <w:p w14:paraId="58CA84A1" w14:textId="77777777" w:rsidR="00911781" w:rsidRDefault="00911781" w:rsidP="00911781">
      <w:pPr>
        <w:pStyle w:val="NoSpacing"/>
      </w:pPr>
      <w:r>
        <w:rPr>
          <w:sz w:val="22"/>
          <w:szCs w:val="20"/>
        </w:rPr>
        <w:tab/>
      </w:r>
      <w:r>
        <w:rPr>
          <w:sz w:val="22"/>
          <w:szCs w:val="20"/>
        </w:rPr>
        <w:tab/>
      </w:r>
      <w:r>
        <w:t>5½ acres of land in the fields of Middleton and Ashford Carbonell to Richard</w:t>
      </w:r>
    </w:p>
    <w:p w14:paraId="6C4EF9CA" w14:textId="77777777" w:rsidR="00911781" w:rsidRDefault="00911781" w:rsidP="00911781">
      <w:pPr>
        <w:pStyle w:val="NoSpacing"/>
      </w:pPr>
      <w:r>
        <w:tab/>
      </w:r>
      <w:r>
        <w:tab/>
      </w:r>
      <w:proofErr w:type="spellStart"/>
      <w:r>
        <w:t>Russhebury</w:t>
      </w:r>
      <w:proofErr w:type="spellEnd"/>
      <w:r>
        <w:t>, chaplain(q.v.).</w:t>
      </w:r>
    </w:p>
    <w:p w14:paraId="2CD1AA67" w14:textId="77777777" w:rsidR="00911781" w:rsidRDefault="00911781" w:rsidP="00911781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pub.2012, p.180)</w:t>
      </w:r>
    </w:p>
    <w:p w14:paraId="0282FA2D" w14:textId="77777777" w:rsidR="00911781" w:rsidRDefault="00911781" w:rsidP="00911781">
      <w:pPr>
        <w:tabs>
          <w:tab w:val="left" w:pos="1440"/>
          <w:tab w:val="left" w:pos="5580"/>
        </w:tabs>
        <w:rPr>
          <w:rFonts w:ascii="Times New Roman" w:hAnsi="Times New Roman" w:cs="Times New Roman"/>
          <w:sz w:val="24"/>
          <w:szCs w:val="24"/>
        </w:rPr>
      </w:pPr>
    </w:p>
    <w:p w14:paraId="75C45222" w14:textId="77777777" w:rsidR="00911781" w:rsidRDefault="00911781" w:rsidP="00911781">
      <w:pPr>
        <w:pStyle w:val="NoSpacing"/>
      </w:pPr>
      <w:r>
        <w:t>3 August 2023</w:t>
      </w:r>
    </w:p>
    <w:p w14:paraId="74ADE9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9A9C" w14:textId="77777777" w:rsidR="00911781" w:rsidRDefault="00911781" w:rsidP="009139A6">
      <w:r>
        <w:separator/>
      </w:r>
    </w:p>
  </w:endnote>
  <w:endnote w:type="continuationSeparator" w:id="0">
    <w:p w14:paraId="1A06ECAE" w14:textId="77777777" w:rsidR="00911781" w:rsidRDefault="009117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C3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D2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3A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149B" w14:textId="77777777" w:rsidR="00911781" w:rsidRDefault="00911781" w:rsidP="009139A6">
      <w:r>
        <w:separator/>
      </w:r>
    </w:p>
  </w:footnote>
  <w:footnote w:type="continuationSeparator" w:id="0">
    <w:p w14:paraId="4ACE81AF" w14:textId="77777777" w:rsidR="00911781" w:rsidRDefault="009117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B6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98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25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81"/>
    <w:rsid w:val="000666E0"/>
    <w:rsid w:val="002510B7"/>
    <w:rsid w:val="005C130B"/>
    <w:rsid w:val="00826F5C"/>
    <w:rsid w:val="0091178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BB932"/>
  <w15:chartTrackingRefBased/>
  <w15:docId w15:val="{A6181E69-0270-4365-AB14-AD089E78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781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2023-08-03T16:00:00Z</dcterms:created>
  <dcterms:modified xsi:type="dcterms:W3CDTF">2023-08-03T16:06:00Z</dcterms:modified>
</cp:coreProperties>
</file>